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0629" w14:textId="72755EF0" w:rsidR="00C26502" w:rsidRPr="003032D1" w:rsidRDefault="00C26502" w:rsidP="00C26502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3032D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Załącznik nr </w:t>
      </w:r>
      <w:r w:rsidR="003032D1">
        <w:rPr>
          <w:rFonts w:ascii="Times New Roman" w:hAnsi="Times New Roman" w:cs="Times New Roman"/>
          <w:sz w:val="18"/>
          <w:szCs w:val="18"/>
        </w:rPr>
        <w:t>2</w:t>
      </w:r>
    </w:p>
    <w:p w14:paraId="15965293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42EA98A9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3CEF5B45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458D31AB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54B75186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</w:t>
      </w:r>
      <w:r>
        <w:rPr>
          <w:rFonts w:ascii="Times New Roman" w:hAnsi="Times New Roman" w:cs="Times New Roman"/>
          <w:sz w:val="16"/>
          <w:szCs w:val="16"/>
        </w:rPr>
        <w:t>….</w:t>
      </w:r>
      <w:r w:rsidRPr="000D1E3A">
        <w:rPr>
          <w:rFonts w:ascii="Times New Roman" w:hAnsi="Times New Roman" w:cs="Times New Roman"/>
          <w:sz w:val="16"/>
          <w:szCs w:val="16"/>
        </w:rPr>
        <w:t xml:space="preserve">………………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</w:t>
      </w:r>
      <w:r w:rsidRPr="000D1E3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</w:t>
      </w:r>
      <w:r w:rsidRPr="000D1E3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…....</w:t>
      </w:r>
      <w:r w:rsidRPr="000D1E3A">
        <w:rPr>
          <w:rFonts w:ascii="Times New Roman" w:hAnsi="Times New Roman" w:cs="Times New Roman"/>
          <w:sz w:val="16"/>
          <w:szCs w:val="16"/>
        </w:rPr>
        <w:t>……………………….</w:t>
      </w:r>
    </w:p>
    <w:p w14:paraId="17BF6ACF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0D1E3A">
        <w:rPr>
          <w:rFonts w:ascii="Times New Roman" w:hAnsi="Times New Roman" w:cs="Times New Roman"/>
          <w:sz w:val="16"/>
          <w:szCs w:val="16"/>
        </w:rPr>
        <w:t xml:space="preserve">(pieczęć firmowa Wykonawcy)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</w:p>
    <w:p w14:paraId="2571349C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02FBFB00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17D8D691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74AC288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0B9CC30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17F3A01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785262EE" w14:textId="77777777" w:rsidR="00C26502" w:rsidRPr="0095042D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042D">
        <w:rPr>
          <w:rFonts w:ascii="Times New Roman" w:hAnsi="Times New Roman" w:cs="Times New Roman"/>
          <w:b/>
          <w:bCs/>
          <w:sz w:val="28"/>
          <w:szCs w:val="28"/>
        </w:rPr>
        <w:t>OŚWIADCZENIE WYKONAWCY</w:t>
      </w:r>
    </w:p>
    <w:p w14:paraId="0BAA41F8" w14:textId="77777777" w:rsidR="00C26502" w:rsidRDefault="00C26502" w:rsidP="00C2650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1842A" w14:textId="77777777" w:rsidR="00C26502" w:rsidRDefault="00C26502" w:rsidP="00C2650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7F428" w14:textId="77777777" w:rsidR="00C26502" w:rsidRPr="00D25184" w:rsidRDefault="00C26502" w:rsidP="00C26502">
      <w:pPr>
        <w:pStyle w:val="Bezodstpw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E8584" w14:textId="77777777" w:rsidR="00C26502" w:rsidRPr="0095042D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042D">
        <w:rPr>
          <w:rFonts w:ascii="Times New Roman" w:hAnsi="Times New Roman" w:cs="Times New Roman"/>
          <w:b/>
          <w:bCs/>
          <w:sz w:val="24"/>
          <w:szCs w:val="24"/>
          <w:u w:val="single"/>
        </w:rPr>
        <w:t>O BRAKU PODSTAW DO WYKLUCZENIA</w:t>
      </w:r>
    </w:p>
    <w:p w14:paraId="16E4CA69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5CD1F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B1A31" w14:textId="4FD6E93F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składane na podstawie Rozdziału VII i VIII  ust. 1 SWZ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na </w:t>
      </w:r>
      <w:r>
        <w:rPr>
          <w:rFonts w:ascii="Times New Roman" w:hAnsi="Times New Roman" w:cs="Times New Roman"/>
          <w:sz w:val="24"/>
          <w:szCs w:val="24"/>
        </w:rPr>
        <w:t xml:space="preserve">potrzeby postępowania o udzielenie </w:t>
      </w:r>
      <w:r w:rsidRPr="000D1E3A">
        <w:rPr>
          <w:rFonts w:ascii="Times New Roman" w:hAnsi="Times New Roman" w:cs="Times New Roman"/>
          <w:sz w:val="24"/>
          <w:szCs w:val="24"/>
        </w:rPr>
        <w:t xml:space="preserve">zamówienia </w:t>
      </w:r>
      <w:r>
        <w:rPr>
          <w:rFonts w:ascii="Times New Roman" w:hAnsi="Times New Roman" w:cs="Times New Roman"/>
          <w:sz w:val="24"/>
          <w:szCs w:val="24"/>
        </w:rPr>
        <w:t xml:space="preserve">sektorowego na </w:t>
      </w:r>
      <w:r w:rsidR="003032D1" w:rsidRPr="003032D1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3032D1" w:rsidRPr="003032D1">
        <w:rPr>
          <w:rFonts w:ascii="Times New Roman" w:hAnsi="Times New Roman" w:cs="Times New Roman"/>
          <w:b/>
          <w:bCs/>
          <w:sz w:val="24"/>
          <w:szCs w:val="24"/>
        </w:rPr>
        <w:t>rzebudow</w:t>
      </w:r>
      <w:r w:rsidR="003032D1" w:rsidRPr="003032D1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3032D1" w:rsidRPr="003032D1">
        <w:rPr>
          <w:rFonts w:ascii="Times New Roman" w:hAnsi="Times New Roman" w:cs="Times New Roman"/>
          <w:b/>
          <w:bCs/>
          <w:sz w:val="24"/>
          <w:szCs w:val="24"/>
        </w:rPr>
        <w:t xml:space="preserve"> części nadziemnej zbiornika zapasowo-wyrównawczego wody czystej wraz z rewaloryzacją sąsiednich terenów zielonych, ciągów pieszych oraz modernizacja części elektro-energetycznej i sterowniczej zbiornika</w:t>
      </w:r>
      <w:r w:rsidR="00303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prowadzonego przez Lubańskie Przedsiębiorstwo Wodociągów i Kanalizacji Sp. z o.o.</w:t>
      </w:r>
    </w:p>
    <w:p w14:paraId="55F8B446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oświadczam, że nie podlegam wykluczeniu z postępowania na podstawie rozdz. VIII ust. 1 pkt 1-10 SWZ.</w:t>
      </w:r>
    </w:p>
    <w:p w14:paraId="4128BF8A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348F05E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303A1AD2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4023A781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2DDE910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2E58E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rozdz. VIII  ust. 1 pkt . ….... SWZ.</w:t>
      </w:r>
    </w:p>
    <w:p w14:paraId="4F6D2ACA" w14:textId="77777777" w:rsidR="00C26502" w:rsidRPr="00D25184" w:rsidRDefault="00C26502" w:rsidP="00C26502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(Proszę wskazać podstawę wykluczenia spośród wymienionych w </w:t>
      </w:r>
      <w:r>
        <w:rPr>
          <w:rFonts w:ascii="Times New Roman" w:hAnsi="Times New Roman" w:cs="Times New Roman"/>
          <w:i/>
          <w:iCs/>
          <w:sz w:val="20"/>
          <w:szCs w:val="20"/>
        </w:rPr>
        <w:t>rozdz. VIII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 ust. 1 pkt 1 – </w:t>
      </w:r>
      <w:r>
        <w:rPr>
          <w:rFonts w:ascii="Times New Roman" w:hAnsi="Times New Roman" w:cs="Times New Roman"/>
          <w:i/>
          <w:iCs/>
          <w:sz w:val="20"/>
          <w:szCs w:val="20"/>
        </w:rPr>
        <w:t>10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SWZ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>).</w:t>
      </w:r>
    </w:p>
    <w:p w14:paraId="2A0F55AF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6ED4C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06DA4478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7E816A7C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F0E68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801AC">
        <w:rPr>
          <w:rFonts w:ascii="Times New Roman" w:hAnsi="Times New Roman" w:cs="Times New Roman"/>
          <w:sz w:val="24"/>
          <w:szCs w:val="24"/>
        </w:rPr>
        <w:lastRenderedPageBreak/>
        <w:t xml:space="preserve">Ponadto oświadczam, że wszystkie informacje podane w </w:t>
      </w:r>
      <w:r>
        <w:rPr>
          <w:rFonts w:ascii="Times New Roman" w:hAnsi="Times New Roman" w:cs="Times New Roman"/>
          <w:sz w:val="24"/>
          <w:szCs w:val="24"/>
        </w:rPr>
        <w:t>powyższych</w:t>
      </w:r>
      <w:r w:rsidRPr="006801AC">
        <w:rPr>
          <w:rFonts w:ascii="Times New Roman" w:hAnsi="Times New Roman" w:cs="Times New Roman"/>
          <w:sz w:val="24"/>
          <w:szCs w:val="24"/>
        </w:rPr>
        <w:t xml:space="preserve"> oświadczeni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6801AC">
        <w:rPr>
          <w:rFonts w:ascii="Times New Roman" w:hAnsi="Times New Roman" w:cs="Times New Roman"/>
          <w:sz w:val="24"/>
          <w:szCs w:val="24"/>
        </w:rPr>
        <w:t xml:space="preserve"> są aktualne i zgodne z prawdą oraz zostały przedstawione z pełną świadomością konsekwencji wprowadzenia Zamawiającego w błąd</w:t>
      </w:r>
      <w:r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Pr="006801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389343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2A761EE6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08C21D1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AFA149B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16F57BAB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((podpis i pieczątka Wykonawcy)</w:t>
      </w:r>
    </w:p>
    <w:p w14:paraId="6295FE40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7C0C2" w14:textId="77777777" w:rsidR="00C26502" w:rsidRDefault="00C26502" w:rsidP="00C265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BA8E57" w14:textId="77777777" w:rsidR="00C26502" w:rsidRPr="00D25184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5184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05F3A4D5" w14:textId="77777777" w:rsidR="00C26502" w:rsidRPr="00D25184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5184">
        <w:rPr>
          <w:rFonts w:ascii="Times New Roman" w:hAnsi="Times New Roman" w:cs="Times New Roman"/>
          <w:b/>
          <w:bCs/>
          <w:sz w:val="24"/>
          <w:szCs w:val="24"/>
          <w:u w:val="single"/>
        </w:rPr>
        <w:t>O SPEŁNIANIU WARUNKÓW UDZIAŁU W POSTĘPOWANIU</w:t>
      </w:r>
    </w:p>
    <w:p w14:paraId="6F07315B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D4FD2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eastAsia="Calibri" w:hAnsi="Times New Roman" w:cs="Times New Roman"/>
          <w:bCs/>
          <w:sz w:val="24"/>
          <w:szCs w:val="24"/>
        </w:rPr>
        <w:t>, że spełniam warunki udziału w postępowaniu określone przez Zamawiającego w Specyfikacji Warunków Zamówienia sporządzonej dla przedmiotowego zamówienia sektorowego.</w:t>
      </w:r>
    </w:p>
    <w:p w14:paraId="6DEBE428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9CCD92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538707F8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7E499C31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8FA019A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A1C703F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00B1208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F7B06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801AC">
        <w:rPr>
          <w:rFonts w:ascii="Times New Roman" w:hAnsi="Times New Roman" w:cs="Times New Roman"/>
          <w:sz w:val="24"/>
          <w:szCs w:val="24"/>
        </w:rPr>
        <w:t xml:space="preserve">Ponadto oświadczam, że wszystkie informacje podane w niniejszym oświadczeniu są aktualne i zgodne z prawdą oraz zostały przedstawione z pełną świadomością konsekwencji wprowadzenia Zamawiającego w błąd. </w:t>
      </w:r>
    </w:p>
    <w:p w14:paraId="33DF5EE9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B48E04C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5D17A4E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04DF31A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29741473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654137BF" w14:textId="77777777" w:rsidR="00C26502" w:rsidRPr="006801AC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2048E87" w14:textId="77777777" w:rsidR="00C26502" w:rsidRPr="00197C4D" w:rsidRDefault="00C26502" w:rsidP="00C26502"/>
    <w:p w14:paraId="4FA34E4A" w14:textId="21DB11A7" w:rsidR="00E94486" w:rsidRPr="00C26502" w:rsidRDefault="00E94486" w:rsidP="00C26502"/>
    <w:sectPr w:rsidR="00E94486" w:rsidRPr="00C265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0866C" w14:textId="77777777" w:rsidR="009220CF" w:rsidRDefault="009220CF" w:rsidP="00E94486">
      <w:pPr>
        <w:spacing w:after="0" w:line="240" w:lineRule="auto"/>
      </w:pPr>
      <w:r>
        <w:separator/>
      </w:r>
    </w:p>
  </w:endnote>
  <w:endnote w:type="continuationSeparator" w:id="0">
    <w:p w14:paraId="11988817" w14:textId="77777777" w:rsidR="009220CF" w:rsidRDefault="009220CF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764D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B445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055A00FF" w14:textId="77777777" w:rsidTr="00040A3B">
      <w:tc>
        <w:tcPr>
          <w:tcW w:w="3550" w:type="dxa"/>
        </w:tcPr>
        <w:p w14:paraId="65649008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5DF6825C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54F3DC23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2A5106F4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01848920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548D32DE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47E548DD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42291FE6" w14:textId="77777777" w:rsidR="003C7C4A" w:rsidRPr="00C26502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>Tel. 75 </w:t>
          </w:r>
          <w:r w:rsidR="009A6D08" w:rsidRPr="00C26502">
            <w:rPr>
              <w:sz w:val="18"/>
              <w:szCs w:val="18"/>
              <w:lang w:val="en-US"/>
            </w:rPr>
            <w:t>721</w:t>
          </w:r>
          <w:r w:rsidRPr="00C26502">
            <w:rPr>
              <w:sz w:val="18"/>
              <w:szCs w:val="18"/>
              <w:lang w:val="en-US"/>
            </w:rPr>
            <w:t xml:space="preserve"> </w:t>
          </w:r>
          <w:r w:rsidR="009A6D08" w:rsidRPr="00C26502">
            <w:rPr>
              <w:sz w:val="18"/>
              <w:szCs w:val="18"/>
              <w:lang w:val="en-US"/>
            </w:rPr>
            <w:t>88</w:t>
          </w:r>
          <w:r w:rsidRPr="00C26502">
            <w:rPr>
              <w:sz w:val="18"/>
              <w:szCs w:val="18"/>
              <w:lang w:val="en-US"/>
            </w:rPr>
            <w:t xml:space="preserve"> </w:t>
          </w:r>
          <w:r w:rsidR="009A6D08" w:rsidRPr="00C26502">
            <w:rPr>
              <w:sz w:val="18"/>
              <w:szCs w:val="18"/>
              <w:lang w:val="en-US"/>
            </w:rPr>
            <w:t>11</w:t>
          </w:r>
        </w:p>
        <w:p w14:paraId="3EB99DAF" w14:textId="77777777" w:rsidR="003C7C4A" w:rsidRPr="00C26502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C26502">
            <w:rPr>
              <w:sz w:val="18"/>
              <w:szCs w:val="18"/>
              <w:lang w:val="en-US"/>
            </w:rPr>
            <w:t>c</w:t>
          </w:r>
          <w:r w:rsidR="00EC3C0E" w:rsidRPr="00C26502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C26502">
            <w:rPr>
              <w:sz w:val="18"/>
              <w:szCs w:val="18"/>
              <w:lang w:val="en-US"/>
            </w:rPr>
            <w:t xml:space="preserve"> +48 600 428 836</w:t>
          </w:r>
        </w:p>
        <w:p w14:paraId="71E32853" w14:textId="77777777" w:rsidR="00E30C7E" w:rsidRPr="00C26502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 xml:space="preserve">e-mail </w:t>
          </w:r>
          <w:hyperlink r:id="rId1" w:history="1">
            <w:r w:rsidRPr="00C26502">
              <w:rPr>
                <w:rStyle w:val="Hipercze"/>
                <w:sz w:val="18"/>
                <w:szCs w:val="18"/>
                <w:lang w:val="en-US"/>
              </w:rPr>
              <w:t>sekretariat@lpwik.pl</w:t>
            </w:r>
          </w:hyperlink>
        </w:p>
        <w:p w14:paraId="328EEB9E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2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2FF1E2CB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D9649C7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399954CC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4A56F98A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05AFFE66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4BBF4BAC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04C6DD4E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5C24A851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68E4FABF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3802E62" wp14:editId="67800718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3DF4B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6067" w14:textId="77777777" w:rsidR="009220CF" w:rsidRDefault="009220CF" w:rsidP="00E94486">
      <w:pPr>
        <w:spacing w:after="0" w:line="240" w:lineRule="auto"/>
      </w:pPr>
      <w:r>
        <w:separator/>
      </w:r>
    </w:p>
  </w:footnote>
  <w:footnote w:type="continuationSeparator" w:id="0">
    <w:p w14:paraId="63BEA710" w14:textId="77777777" w:rsidR="009220CF" w:rsidRDefault="009220CF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F846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5347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40E49B6" wp14:editId="132EBFC9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E0A20BC" w14:textId="77777777" w:rsidTr="004A76E4">
      <w:tc>
        <w:tcPr>
          <w:tcW w:w="6520" w:type="dxa"/>
        </w:tcPr>
        <w:p w14:paraId="000392F4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24294B0C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5F30CBDF" w14:textId="77777777" w:rsidR="001D52E2" w:rsidRDefault="001D52E2" w:rsidP="00E94486">
          <w:pPr>
            <w:pStyle w:val="Nagwek"/>
            <w:jc w:val="center"/>
          </w:pPr>
        </w:p>
      </w:tc>
    </w:tr>
  </w:tbl>
  <w:p w14:paraId="1596B20D" w14:textId="77777777" w:rsidR="00E94486" w:rsidRDefault="00E94486">
    <w:pPr>
      <w:pStyle w:val="Nagwek"/>
    </w:pPr>
  </w:p>
  <w:p w14:paraId="513969F9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9A60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778B"/>
    <w:multiLevelType w:val="hybridMultilevel"/>
    <w:tmpl w:val="D534AF06"/>
    <w:lvl w:ilvl="0" w:tplc="F9D02CC4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13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502"/>
    <w:rsid w:val="00040A3B"/>
    <w:rsid w:val="000A22D6"/>
    <w:rsid w:val="000D0459"/>
    <w:rsid w:val="00126008"/>
    <w:rsid w:val="0017287B"/>
    <w:rsid w:val="001D52E2"/>
    <w:rsid w:val="00235548"/>
    <w:rsid w:val="00274A5F"/>
    <w:rsid w:val="003032D1"/>
    <w:rsid w:val="003628F9"/>
    <w:rsid w:val="00373A92"/>
    <w:rsid w:val="003C7C4A"/>
    <w:rsid w:val="003E527C"/>
    <w:rsid w:val="0044065B"/>
    <w:rsid w:val="00490AFC"/>
    <w:rsid w:val="00494A11"/>
    <w:rsid w:val="004A76E4"/>
    <w:rsid w:val="004B1C64"/>
    <w:rsid w:val="004C5CAD"/>
    <w:rsid w:val="004D6323"/>
    <w:rsid w:val="00510AE1"/>
    <w:rsid w:val="005164B2"/>
    <w:rsid w:val="005A1370"/>
    <w:rsid w:val="00764B2A"/>
    <w:rsid w:val="007A5E52"/>
    <w:rsid w:val="007B3A7F"/>
    <w:rsid w:val="007C7B81"/>
    <w:rsid w:val="008A212A"/>
    <w:rsid w:val="009220CF"/>
    <w:rsid w:val="009A6D08"/>
    <w:rsid w:val="00A100C4"/>
    <w:rsid w:val="00A743DF"/>
    <w:rsid w:val="00AF4145"/>
    <w:rsid w:val="00C26502"/>
    <w:rsid w:val="00CE127E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BBD1"/>
  <w15:chartTrackingRefBased/>
  <w15:docId w15:val="{D6CACE64-193B-4505-BBDC-CF29E5A8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02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650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lpwik.luban.pl" TargetMode="External"/><Relationship Id="rId1" Type="http://schemas.openxmlformats.org/officeDocument/2006/relationships/hyperlink" Target="mailto:sekretariat@lpwik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0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2026-03-06T09:41:00Z</cp:lastPrinted>
  <dcterms:created xsi:type="dcterms:W3CDTF">2026-03-06T09:41:00Z</dcterms:created>
  <dcterms:modified xsi:type="dcterms:W3CDTF">2026-03-06T09:41:00Z</dcterms:modified>
</cp:coreProperties>
</file>